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02" w:rsidRDefault="002B0702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2B0702" w:rsidRPr="00732B1A" w:rsidRDefault="002B0702" w:rsidP="00B37BB2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  <w:r w:rsidRPr="00174D8E">
        <w:rPr>
          <w:b/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>
            <v:imagedata r:id="rId5" o:title=""/>
          </v:shape>
        </w:pict>
      </w:r>
    </w:p>
    <w:p w:rsidR="002B0702" w:rsidRDefault="002B0702" w:rsidP="0035369E">
      <w:pPr>
        <w:pStyle w:val="Heading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2B0702" w:rsidRDefault="002B0702" w:rsidP="0035369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2B0702" w:rsidRDefault="002B0702" w:rsidP="003536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2B0702" w:rsidRDefault="002B0702" w:rsidP="003536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2B0702" w:rsidRPr="009E7703" w:rsidRDefault="002B0702" w:rsidP="009478FA">
      <w:pPr>
        <w:rPr>
          <w:b/>
          <w:color w:val="000000"/>
          <w:sz w:val="28"/>
          <w:szCs w:val="28"/>
        </w:rPr>
      </w:pPr>
    </w:p>
    <w:p w:rsidR="002B0702" w:rsidRPr="00B37BB2" w:rsidRDefault="002B0702" w:rsidP="00375344">
      <w:pPr>
        <w:rPr>
          <w:b/>
          <w:color w:val="000000"/>
          <w:sz w:val="22"/>
          <w:szCs w:val="22"/>
        </w:rPr>
      </w:pPr>
      <w:r w:rsidRPr="00B37BB2">
        <w:rPr>
          <w:b/>
          <w:color w:val="000000"/>
          <w:sz w:val="22"/>
          <w:szCs w:val="22"/>
        </w:rPr>
        <w:t>Про внесення змін до договору оренди земельної ділянки укладеного з ПСП «Переселенське-К» шляхом укладення додаткової угоди  до договору оренди</w:t>
      </w:r>
      <w:r>
        <w:rPr>
          <w:b/>
          <w:color w:val="000000"/>
          <w:sz w:val="22"/>
          <w:szCs w:val="22"/>
        </w:rPr>
        <w:t xml:space="preserve"> у зв</w:t>
      </w:r>
      <w:r w:rsidRPr="00443E9C">
        <w:rPr>
          <w:b/>
          <w:color w:val="000000"/>
          <w:sz w:val="22"/>
          <w:szCs w:val="22"/>
        </w:rPr>
        <w:t>’</w:t>
      </w:r>
      <w:r>
        <w:rPr>
          <w:b/>
          <w:color w:val="000000"/>
          <w:sz w:val="22"/>
          <w:szCs w:val="22"/>
        </w:rPr>
        <w:t xml:space="preserve">язку з поділом земельної ділянки </w:t>
      </w:r>
      <w:smartTag w:uri="urn:schemas-microsoft-com:office:smarttags" w:element="metricconverter">
        <w:smartTagPr>
          <w:attr w:name="ProductID" w:val="30,3451 га"/>
        </w:smartTagPr>
        <w:r w:rsidRPr="00B37BB2">
          <w:rPr>
            <w:b/>
            <w:color w:val="000000"/>
            <w:sz w:val="22"/>
            <w:szCs w:val="22"/>
          </w:rPr>
          <w:t>30,3451</w:t>
        </w:r>
        <w:r>
          <w:rPr>
            <w:b/>
            <w:color w:val="000000"/>
            <w:sz w:val="22"/>
            <w:szCs w:val="22"/>
          </w:rPr>
          <w:t xml:space="preserve"> га</w:t>
        </w:r>
      </w:smartTag>
    </w:p>
    <w:p w:rsidR="002B0702" w:rsidRPr="00B37BB2" w:rsidRDefault="002B0702" w:rsidP="009478FA">
      <w:pPr>
        <w:rPr>
          <w:b/>
          <w:color w:val="000000"/>
          <w:sz w:val="22"/>
          <w:szCs w:val="22"/>
        </w:rPr>
      </w:pPr>
    </w:p>
    <w:p w:rsidR="002B0702" w:rsidRPr="00FF4A7D" w:rsidRDefault="002B0702" w:rsidP="00FF4A7D">
      <w:pPr>
        <w:ind w:firstLine="993"/>
        <w:jc w:val="both"/>
        <w:rPr>
          <w:b/>
          <w:sz w:val="22"/>
          <w:szCs w:val="22"/>
        </w:rPr>
      </w:pPr>
      <w:r w:rsidRPr="00B37BB2">
        <w:rPr>
          <w:color w:val="000000"/>
          <w:sz w:val="22"/>
          <w:szCs w:val="22"/>
        </w:rPr>
        <w:t>Розглянувши клопотання ПСП «Переселенське-К» (</w:t>
      </w:r>
      <w:r>
        <w:rPr>
          <w:color w:val="000000"/>
          <w:sz w:val="22"/>
          <w:szCs w:val="22"/>
        </w:rPr>
        <w:t>с. Переселення, вул. Центральна</w:t>
      </w:r>
      <w:r w:rsidRPr="00B37BB2">
        <w:rPr>
          <w:color w:val="000000"/>
          <w:sz w:val="22"/>
          <w:szCs w:val="22"/>
        </w:rPr>
        <w:t xml:space="preserve">, 1) про внесення змін до договору оренди земельної ділянки, </w:t>
      </w:r>
      <w:r w:rsidRPr="00B37BB2">
        <w:rPr>
          <w:sz w:val="22"/>
          <w:szCs w:val="22"/>
        </w:rPr>
        <w:t xml:space="preserve">відповідно до ст. ст. 12, 40, 81, 93, 118, 121 Земельного кодексу України, Розділу Х «Перехідні положення» Земельного кодексу України, Закону України «Про землеустрій», Закону України «Про місцеве самоврядування в Україні», </w:t>
      </w:r>
      <w:r w:rsidRPr="00FF4A7D">
        <w:rPr>
          <w:sz w:val="22"/>
          <w:szCs w:val="22"/>
        </w:rPr>
        <w:t xml:space="preserve">враховуючи рекомендації пропозиції </w:t>
      </w:r>
      <w:r w:rsidRPr="00FF4A7D">
        <w:rPr>
          <w:color w:val="000000"/>
          <w:sz w:val="22"/>
          <w:szCs w:val="22"/>
        </w:rPr>
        <w:t>постійної комісії міської ради з питань земельних відносин, екології та природокористування</w:t>
      </w:r>
      <w:r w:rsidRPr="00FF4A7D">
        <w:rPr>
          <w:sz w:val="22"/>
          <w:szCs w:val="22"/>
        </w:rPr>
        <w:t xml:space="preserve">, </w:t>
      </w:r>
      <w:r w:rsidRPr="00FF4A7D">
        <w:rPr>
          <w:b/>
          <w:sz w:val="22"/>
          <w:szCs w:val="22"/>
        </w:rPr>
        <w:t>сесія міської ради вирішила:</w:t>
      </w:r>
    </w:p>
    <w:p w:rsidR="002B0702" w:rsidRPr="00C72FC8" w:rsidRDefault="002B0702" w:rsidP="00FF4A7D">
      <w:pPr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B37BB2">
        <w:rPr>
          <w:sz w:val="22"/>
          <w:szCs w:val="22"/>
        </w:rPr>
        <w:t xml:space="preserve"> 1.  Внести зміни до договору оренди земельної ділянки від 25.09.2019 року укладеного з ПСП</w:t>
      </w:r>
      <w:r w:rsidRPr="00B37BB2">
        <w:rPr>
          <w:color w:val="000000"/>
          <w:sz w:val="22"/>
          <w:szCs w:val="22"/>
        </w:rPr>
        <w:t xml:space="preserve"> «Переселенське-К» (ЄДРПОУ </w:t>
      </w:r>
      <w:r w:rsidRPr="00B37BB2">
        <w:rPr>
          <w:rStyle w:val="copy-file-field"/>
          <w:sz w:val="22"/>
          <w:szCs w:val="22"/>
        </w:rPr>
        <w:t>38846528</w:t>
      </w:r>
      <w:r w:rsidRPr="00B37BB2">
        <w:rPr>
          <w:color w:val="000000"/>
          <w:sz w:val="22"/>
          <w:szCs w:val="22"/>
        </w:rPr>
        <w:t>)</w:t>
      </w:r>
      <w:r w:rsidRPr="00B37BB2">
        <w:rPr>
          <w:sz w:val="22"/>
          <w:szCs w:val="22"/>
        </w:rPr>
        <w:t xml:space="preserve"> на земельну ділянку загальною площею </w:t>
      </w:r>
      <w:smartTag w:uri="urn:schemas-microsoft-com:office:smarttags" w:element="metricconverter">
        <w:smartTagPr>
          <w:attr w:name="ProductID" w:val="30,3451 га"/>
        </w:smartTagPr>
        <w:r w:rsidRPr="00B37BB2">
          <w:rPr>
            <w:rStyle w:val="Heading2Char"/>
            <w:rFonts w:ascii="Times New Roman" w:hAnsi="Times New Roman"/>
            <w:b w:val="0"/>
            <w:color w:val="auto"/>
            <w:sz w:val="22"/>
            <w:szCs w:val="22"/>
            <w:lang w:val="uk-UA"/>
          </w:rPr>
          <w:t>30,3451</w:t>
        </w:r>
        <w:r w:rsidRPr="00B37BB2">
          <w:rPr>
            <w:rStyle w:val="Heading2Char"/>
            <w:rFonts w:ascii="Times New Roman" w:hAnsi="Times New Roman"/>
            <w:sz w:val="22"/>
            <w:szCs w:val="22"/>
            <w:lang w:val="uk-UA"/>
          </w:rPr>
          <w:t xml:space="preserve"> </w:t>
        </w:r>
        <w:r w:rsidRPr="00B37BB2">
          <w:rPr>
            <w:sz w:val="22"/>
            <w:szCs w:val="22"/>
          </w:rPr>
          <w:t>га</w:t>
        </w:r>
      </w:smartTag>
      <w:r w:rsidRPr="00B37BB2">
        <w:rPr>
          <w:sz w:val="22"/>
          <w:szCs w:val="22"/>
        </w:rPr>
        <w:t>, кадастровий номер 3222286000:02:308:0078 для ведення товарного сільськогосподарського виробництва, яка знаходиться за межами с. Переселення на території Кагарлицької міської територіальної громади</w:t>
      </w:r>
      <w:r>
        <w:rPr>
          <w:sz w:val="22"/>
          <w:szCs w:val="22"/>
        </w:rPr>
        <w:t xml:space="preserve"> в зв</w:t>
      </w:r>
      <w:r w:rsidRPr="00C83B62">
        <w:rPr>
          <w:sz w:val="22"/>
          <w:szCs w:val="22"/>
        </w:rPr>
        <w:t>’</w:t>
      </w:r>
      <w:r>
        <w:rPr>
          <w:sz w:val="22"/>
          <w:szCs w:val="22"/>
        </w:rPr>
        <w:t xml:space="preserve">язку з поділом земельної ділянки </w:t>
      </w:r>
      <w:r w:rsidRPr="00B37BB2">
        <w:rPr>
          <w:sz w:val="22"/>
          <w:szCs w:val="22"/>
        </w:rPr>
        <w:t>шляхом укладання додаткової угоди, а саме:</w:t>
      </w:r>
    </w:p>
    <w:p w:rsidR="002B0702" w:rsidRDefault="002B0702" w:rsidP="0049511F">
      <w:pPr>
        <w:ind w:firstLine="426"/>
        <w:jc w:val="both"/>
        <w:rPr>
          <w:bCs/>
          <w:color w:val="000000"/>
          <w:sz w:val="22"/>
          <w:szCs w:val="22"/>
        </w:rPr>
      </w:pPr>
      <w:r w:rsidRPr="00B37BB2">
        <w:rPr>
          <w:color w:val="000000"/>
          <w:sz w:val="22"/>
          <w:szCs w:val="22"/>
        </w:rPr>
        <w:t xml:space="preserve">1.2. Пункт </w:t>
      </w:r>
      <w:r>
        <w:rPr>
          <w:color w:val="000000"/>
          <w:sz w:val="22"/>
          <w:szCs w:val="22"/>
        </w:rPr>
        <w:t xml:space="preserve">1. </w:t>
      </w:r>
      <w:r w:rsidRPr="00B37BB2">
        <w:rPr>
          <w:color w:val="000000"/>
          <w:sz w:val="22"/>
          <w:szCs w:val="22"/>
        </w:rPr>
        <w:t xml:space="preserve">Договору </w:t>
      </w:r>
      <w:r w:rsidRPr="00B37BB2">
        <w:rPr>
          <w:bCs/>
          <w:color w:val="000000"/>
          <w:sz w:val="22"/>
          <w:szCs w:val="22"/>
        </w:rPr>
        <w:t>оренди змінити та викласти в такій редакції</w:t>
      </w:r>
      <w:r>
        <w:rPr>
          <w:bCs/>
          <w:color w:val="000000"/>
          <w:sz w:val="22"/>
          <w:szCs w:val="22"/>
        </w:rPr>
        <w:t>:</w:t>
      </w:r>
    </w:p>
    <w:p w:rsidR="002B0702" w:rsidRPr="00FF4A7D" w:rsidRDefault="002B0702" w:rsidP="0049511F">
      <w:pPr>
        <w:ind w:firstLine="426"/>
        <w:jc w:val="both"/>
        <w:rPr>
          <w:bCs/>
          <w:sz w:val="22"/>
          <w:szCs w:val="22"/>
        </w:rPr>
      </w:pPr>
      <w:r w:rsidRPr="00FF4A7D">
        <w:rPr>
          <w:sz w:val="22"/>
          <w:szCs w:val="22"/>
        </w:rPr>
        <w:t xml:space="preserve">Орендар приймає у строкове, платне користування земельні ділянки загальною площею </w:t>
      </w:r>
      <w:smartTag w:uri="urn:schemas-microsoft-com:office:smarttags" w:element="metricconverter">
        <w:smartTagPr>
          <w:attr w:name="ProductID" w:val="2,2078 га"/>
        </w:smartTagPr>
        <w:r w:rsidRPr="00FF4A7D">
          <w:rPr>
            <w:sz w:val="22"/>
            <w:szCs w:val="22"/>
          </w:rPr>
          <w:t>23,7948 га</w:t>
        </w:r>
      </w:smartTag>
      <w:r w:rsidRPr="00FF4A7D">
        <w:rPr>
          <w:sz w:val="22"/>
          <w:szCs w:val="22"/>
        </w:rPr>
        <w:t xml:space="preserve"> які знаходяться за межами с. Переселення на території Кагарлицької міської територіальної громади, що утворились в результаті поділу земельної ділянки </w:t>
      </w:r>
      <w:smartTag w:uri="urn:schemas-microsoft-com:office:smarttags" w:element="metricconverter">
        <w:smartTagPr>
          <w:attr w:name="ProductID" w:val="2,2078 га"/>
        </w:smartTagPr>
        <w:r w:rsidRPr="00FF4A7D">
          <w:rPr>
            <w:sz w:val="22"/>
            <w:szCs w:val="22"/>
          </w:rPr>
          <w:t>30,3451 га</w:t>
        </w:r>
      </w:smartTag>
      <w:r w:rsidRPr="00FF4A7D">
        <w:rPr>
          <w:sz w:val="22"/>
          <w:szCs w:val="22"/>
        </w:rPr>
        <w:t xml:space="preserve"> (кадастровий номер 3222286000:02:308:0078), а саме:</w:t>
      </w:r>
    </w:p>
    <w:p w:rsidR="002B0702" w:rsidRDefault="002B0702" w:rsidP="00C72FC8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земельну ділянку з кадастровим номером 3222286000:02:308:0094,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2,5991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49511F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земельну ділянку з кадастровим номером 3222286000:02:308:0093,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7,1682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49511F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земельну ділянку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 кадастровим номером 3222286000:02:308:0091,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7,1029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49511F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земельну ділянку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 кадастровим номером 3222286000:02:308:0090,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2,3831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49511F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земельну ділянку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 кадастровим номером 3222286000:02:308:0089,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0,7576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49511F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земельну ділянку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 кадастровим номером 3222286000:02:308:0088,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1,5741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49511F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земельну ділянку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 кадастровим номером 3222286000:02:308:0087,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2,2078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призначення.</w:t>
      </w:r>
    </w:p>
    <w:p w:rsidR="002B0702" w:rsidRDefault="002B0702" w:rsidP="00E244EF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1.3. Пункт 2. Договору оренди змінити та викласти в такій редакції:</w:t>
      </w:r>
    </w:p>
    <w:p w:rsidR="002B0702" w:rsidRPr="0049511F" w:rsidRDefault="002B0702" w:rsidP="00942020">
      <w:pPr>
        <w:ind w:firstLine="426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оренду передаються земельні ділянки загальною площею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23,7948 га</w:t>
        </w:r>
      </w:smartTag>
      <w:r>
        <w:rPr>
          <w:color w:val="000000"/>
          <w:sz w:val="22"/>
          <w:szCs w:val="22"/>
        </w:rPr>
        <w:t xml:space="preserve"> які знаходяться за межами с. Переселення на території Кагарлицької міської територіальної громади , а саме:</w:t>
      </w: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земельна ділянка з кадастровим номером 3222286000:02:308:0094,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2,5991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земельна ділянка з кадастровим номером 3222286000:02:308:0093,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7,1682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земельна ділянка з кадастровим номером 3222286000:02:308:0091,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7,1029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3143E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земельна ділянка з кадастровим номером 3222286000:02:308:0090,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2,3831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земельна ділянка з кадастровим номером 3222286000:02:308:0089,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0,7576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земельна ділянка з кадастровим номером 3222286000:02:308:0088,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1,5741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94202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земельна ділянка з кадастровим номером 3222286000:02:308:0087,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2,2078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призначення;</w:t>
      </w:r>
    </w:p>
    <w:p w:rsidR="002B0702" w:rsidRDefault="002B0702" w:rsidP="00942020">
      <w:pPr>
        <w:ind w:firstLine="426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1.4. Пункт 3. </w:t>
      </w:r>
      <w:r w:rsidRPr="00B37BB2">
        <w:rPr>
          <w:color w:val="000000"/>
          <w:sz w:val="22"/>
          <w:szCs w:val="22"/>
        </w:rPr>
        <w:t xml:space="preserve">Договору </w:t>
      </w:r>
      <w:r w:rsidRPr="00B37BB2">
        <w:rPr>
          <w:bCs/>
          <w:color w:val="000000"/>
          <w:sz w:val="22"/>
          <w:szCs w:val="22"/>
        </w:rPr>
        <w:t>оренди змінити та викласти в такій редакції :</w:t>
      </w:r>
    </w:p>
    <w:p w:rsidR="002B0702" w:rsidRDefault="002B0702" w:rsidP="00942020">
      <w:pPr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На земельних ділянках присутні об</w:t>
      </w:r>
      <w:r w:rsidRPr="00942020">
        <w:rPr>
          <w:bCs/>
          <w:color w:val="000000"/>
          <w:sz w:val="22"/>
          <w:szCs w:val="22"/>
          <w:lang w:val="ru-RU"/>
        </w:rPr>
        <w:t>’</w:t>
      </w:r>
      <w:r>
        <w:rPr>
          <w:bCs/>
          <w:color w:val="000000"/>
          <w:sz w:val="22"/>
          <w:szCs w:val="22"/>
        </w:rPr>
        <w:t>єкти нерухомого майна, що належать Орендарю на підставі права власності.</w:t>
      </w:r>
    </w:p>
    <w:p w:rsidR="002B0702" w:rsidRDefault="002B0702" w:rsidP="00942020">
      <w:pPr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1.5 Пункт 5.</w:t>
      </w:r>
      <w:r>
        <w:rPr>
          <w:color w:val="000000"/>
          <w:sz w:val="22"/>
          <w:szCs w:val="22"/>
        </w:rPr>
        <w:t xml:space="preserve"> </w:t>
      </w:r>
      <w:r w:rsidRPr="00B37BB2">
        <w:rPr>
          <w:color w:val="000000"/>
          <w:sz w:val="22"/>
          <w:szCs w:val="22"/>
        </w:rPr>
        <w:t xml:space="preserve">Договору </w:t>
      </w:r>
      <w:r w:rsidRPr="00B37BB2">
        <w:rPr>
          <w:bCs/>
          <w:color w:val="000000"/>
          <w:sz w:val="22"/>
          <w:szCs w:val="22"/>
        </w:rPr>
        <w:t>оренди змінити та викласти в такій редакції :</w:t>
      </w:r>
    </w:p>
    <w:p w:rsidR="002B0702" w:rsidRDefault="002B0702" w:rsidP="00942020">
      <w:pPr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Нормативна грошова оцінка земельних ділянок на дату укладення додаткової угоди</w:t>
      </w:r>
      <w:bookmarkStart w:id="0" w:name="_GoBack"/>
      <w:bookmarkEnd w:id="0"/>
      <w:r>
        <w:rPr>
          <w:bCs/>
          <w:color w:val="000000"/>
          <w:sz w:val="22"/>
          <w:szCs w:val="22"/>
        </w:rPr>
        <w:t xml:space="preserve"> становить:</w:t>
      </w:r>
    </w:p>
    <w:p w:rsidR="002B0702" w:rsidRDefault="002B0702" w:rsidP="002276B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3222286000:02:308:0094,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2,5991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86047,17 грн;</w:t>
      </w:r>
    </w:p>
    <w:p w:rsidR="002B0702" w:rsidRDefault="002B0702" w:rsidP="002276B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2276B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 земельну ділянку з кадастровим номером 3222286000:02:308:0093,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7,1682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237311,22 грн.;</w:t>
      </w:r>
    </w:p>
    <w:p w:rsidR="002B0702" w:rsidRDefault="002B0702" w:rsidP="002276B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3222286000:02:308:0091,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7,1029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235148,31 грн.;</w:t>
      </w:r>
    </w:p>
    <w:p w:rsidR="002B0702" w:rsidRDefault="002B0702" w:rsidP="002276B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3222286000:02:308:0090,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2,3831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78894,69 грн.;</w:t>
      </w:r>
    </w:p>
    <w:p w:rsidR="002B0702" w:rsidRDefault="002B0702" w:rsidP="002276B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2276B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 земельну ділянку з кадастровим номером 3222286000:02:308:0089,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0,7576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25079,75 грн.;</w:t>
      </w:r>
    </w:p>
    <w:p w:rsidR="002B0702" w:rsidRDefault="002B0702" w:rsidP="002276B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3222286000:02:308:0088,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1,5741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52111.28 грн.;</w:t>
      </w:r>
    </w:p>
    <w:p w:rsidR="002B0702" w:rsidRDefault="002B0702" w:rsidP="002276B0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2276B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 земельну ділянку з кадастровим номером 3222286000:02:308:0087,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2,2078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73091,80 грн..</w:t>
      </w:r>
    </w:p>
    <w:p w:rsidR="002B0702" w:rsidRDefault="002B0702" w:rsidP="00443E9C">
      <w:pPr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1.6 Пункт 11.</w:t>
      </w:r>
      <w:r>
        <w:rPr>
          <w:color w:val="000000"/>
          <w:sz w:val="22"/>
          <w:szCs w:val="22"/>
        </w:rPr>
        <w:t xml:space="preserve"> </w:t>
      </w:r>
      <w:r w:rsidRPr="00B37BB2">
        <w:rPr>
          <w:color w:val="000000"/>
          <w:sz w:val="22"/>
          <w:szCs w:val="22"/>
        </w:rPr>
        <w:t xml:space="preserve">Договору </w:t>
      </w:r>
      <w:r w:rsidRPr="00B37BB2">
        <w:rPr>
          <w:bCs/>
          <w:color w:val="000000"/>
          <w:sz w:val="22"/>
          <w:szCs w:val="22"/>
        </w:rPr>
        <w:t>оренди змінити та викласти в такій редакції :</w:t>
      </w:r>
    </w:p>
    <w:p w:rsidR="002B0702" w:rsidRDefault="002B0702" w:rsidP="00443E9C">
      <w:pPr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Орендна плата вноситься орендарем у грошовій формі на рахунок орендодавця.</w:t>
      </w:r>
    </w:p>
    <w:p w:rsidR="002B0702" w:rsidRDefault="002B0702" w:rsidP="003143E6">
      <w:pPr>
        <w:spacing w:line="360" w:lineRule="auto"/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Загальний розмір річної орендної плати становить становить </w:t>
      </w:r>
      <w:r w:rsidRPr="00654CDD">
        <w:rPr>
          <w:b/>
          <w:bCs/>
          <w:color w:val="000000"/>
          <w:sz w:val="22"/>
          <w:szCs w:val="22"/>
        </w:rPr>
        <w:t>4 (чотири)</w:t>
      </w:r>
      <w:r w:rsidRPr="003143E6">
        <w:rPr>
          <w:b/>
          <w:bCs/>
          <w:color w:val="000000"/>
          <w:sz w:val="22"/>
          <w:szCs w:val="22"/>
          <w:lang w:val="ru-RU"/>
        </w:rPr>
        <w:t xml:space="preserve"> %</w:t>
      </w:r>
      <w:r w:rsidRPr="00654CDD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відсотка</w:t>
      </w:r>
      <w:r w:rsidRPr="00654CDD">
        <w:rPr>
          <w:b/>
          <w:bCs/>
          <w:color w:val="000000"/>
          <w:sz w:val="22"/>
          <w:szCs w:val="22"/>
        </w:rPr>
        <w:t xml:space="preserve"> від НГО</w:t>
      </w:r>
      <w:r>
        <w:rPr>
          <w:b/>
          <w:bCs/>
          <w:color w:val="000000"/>
          <w:sz w:val="22"/>
          <w:szCs w:val="22"/>
        </w:rPr>
        <w:t xml:space="preserve"> що становить</w:t>
      </w:r>
      <w:r>
        <w:rPr>
          <w:bCs/>
          <w:color w:val="000000"/>
          <w:sz w:val="22"/>
          <w:szCs w:val="22"/>
        </w:rPr>
        <w:t>:</w:t>
      </w:r>
    </w:p>
    <w:p w:rsidR="002B0702" w:rsidRDefault="002B0702" w:rsidP="00443E9C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3222286000:02:308:0094,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2,5991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3 441,89 грн.;</w:t>
      </w:r>
    </w:p>
    <w:p w:rsidR="002B0702" w:rsidRDefault="002B0702" w:rsidP="00443E9C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2276B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 земельну ділянку з кадастровим номером 3222286000:02:308:0093,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7,1682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9492,45 грн.;</w:t>
      </w:r>
    </w:p>
    <w:p w:rsidR="002B0702" w:rsidRDefault="002B0702" w:rsidP="00443E9C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3222286000:02:308:0091,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7,1029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9405,94 грн.;</w:t>
      </w:r>
    </w:p>
    <w:p w:rsidR="002B0702" w:rsidRDefault="002B0702" w:rsidP="00443E9C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3222286000:02:308:0090,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2,3831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3155,79 грн.;</w:t>
      </w:r>
    </w:p>
    <w:p w:rsidR="002B0702" w:rsidRDefault="002B0702" w:rsidP="00443E9C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2276B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 земельну ділянку з кадастровим номером 3222286000:02:308:0089,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0,7576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1003,19 грн.;</w:t>
      </w:r>
    </w:p>
    <w:p w:rsidR="002B0702" w:rsidRDefault="002B0702" w:rsidP="00443E9C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за земельну ділянку з кадастровим номером 3222286000:02:308:0088,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1,5741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2084,46 грн.;</w:t>
      </w:r>
    </w:p>
    <w:p w:rsidR="002B0702" w:rsidRDefault="002B0702" w:rsidP="00443E9C">
      <w:pPr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2276B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за земельну ділянку з кадастровим номером 3222286000:02:308:0087, площею  </w:t>
      </w:r>
      <w:smartTag w:uri="urn:schemas-microsoft-com:office:smarttags" w:element="metricconverter">
        <w:smartTagPr>
          <w:attr w:name="ProductID" w:val="2,2078 га"/>
        </w:smartTagPr>
        <w:r>
          <w:rPr>
            <w:color w:val="000000"/>
            <w:sz w:val="22"/>
            <w:szCs w:val="22"/>
          </w:rPr>
          <w:t>2,2078 га</w:t>
        </w:r>
      </w:smartTag>
      <w:r>
        <w:rPr>
          <w:color w:val="000000"/>
          <w:sz w:val="22"/>
          <w:szCs w:val="22"/>
        </w:rPr>
        <w:t xml:space="preserve"> для ведення товарного сільськогосподарського призначення 2923,68 грн..</w:t>
      </w:r>
    </w:p>
    <w:p w:rsidR="002B0702" w:rsidRPr="00443E9C" w:rsidRDefault="002B0702" w:rsidP="002276B0">
      <w:pPr>
        <w:pStyle w:val="ListParagraph"/>
        <w:ind w:left="786"/>
        <w:jc w:val="both"/>
        <w:rPr>
          <w:color w:val="FF0000"/>
          <w:sz w:val="22"/>
          <w:szCs w:val="22"/>
          <w:lang w:val="uk-UA"/>
        </w:rPr>
      </w:pPr>
    </w:p>
    <w:p w:rsidR="002B0702" w:rsidRDefault="002B0702" w:rsidP="00C72FC8">
      <w:pPr>
        <w:ind w:firstLine="426"/>
        <w:jc w:val="both"/>
        <w:rPr>
          <w:bCs/>
          <w:color w:val="000000"/>
          <w:sz w:val="22"/>
          <w:szCs w:val="22"/>
        </w:rPr>
      </w:pPr>
      <w:r w:rsidRPr="00B37BB2">
        <w:rPr>
          <w:b/>
          <w:color w:val="000000"/>
          <w:sz w:val="22"/>
          <w:szCs w:val="22"/>
        </w:rPr>
        <w:t xml:space="preserve">  </w:t>
      </w:r>
      <w:r w:rsidRPr="00B37BB2">
        <w:rPr>
          <w:bCs/>
          <w:color w:val="000000"/>
          <w:sz w:val="22"/>
          <w:szCs w:val="22"/>
        </w:rPr>
        <w:t>2.</w:t>
      </w:r>
      <w:r>
        <w:rPr>
          <w:bCs/>
          <w:color w:val="000000"/>
          <w:sz w:val="22"/>
          <w:szCs w:val="22"/>
        </w:rPr>
        <w:t xml:space="preserve">  </w:t>
      </w:r>
      <w:r w:rsidRPr="00B37BB2">
        <w:rPr>
          <w:bCs/>
          <w:color w:val="000000"/>
          <w:sz w:val="22"/>
          <w:szCs w:val="22"/>
        </w:rPr>
        <w:t>Інші умови Договору оренди залишаються незмінними.</w:t>
      </w:r>
    </w:p>
    <w:p w:rsidR="002B0702" w:rsidRPr="00B37BB2" w:rsidRDefault="002B0702" w:rsidP="00C72FC8">
      <w:pPr>
        <w:ind w:firstLine="426"/>
        <w:jc w:val="both"/>
        <w:rPr>
          <w:bCs/>
          <w:color w:val="000000"/>
          <w:sz w:val="22"/>
          <w:szCs w:val="22"/>
        </w:rPr>
      </w:pPr>
    </w:p>
    <w:p w:rsidR="002B0702" w:rsidRDefault="002B0702" w:rsidP="004F5391">
      <w:pPr>
        <w:tabs>
          <w:tab w:val="left" w:pos="9540"/>
        </w:tabs>
        <w:ind w:firstLine="142"/>
        <w:jc w:val="both"/>
        <w:rPr>
          <w:color w:val="000000"/>
          <w:sz w:val="22"/>
          <w:szCs w:val="22"/>
        </w:rPr>
      </w:pPr>
      <w:r w:rsidRPr="00B37BB2">
        <w:rPr>
          <w:color w:val="000000"/>
          <w:sz w:val="22"/>
          <w:szCs w:val="22"/>
        </w:rPr>
        <w:t xml:space="preserve">       3. Доручити </w:t>
      </w:r>
      <w:r w:rsidRPr="00B37BB2">
        <w:rPr>
          <w:sz w:val="22"/>
          <w:szCs w:val="22"/>
        </w:rPr>
        <w:t xml:space="preserve">заступнику міського голови </w:t>
      </w:r>
      <w:r w:rsidRPr="00B37BB2">
        <w:rPr>
          <w:color w:val="000000"/>
          <w:sz w:val="22"/>
          <w:szCs w:val="22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Pr="00B37BB2">
        <w:rPr>
          <w:color w:val="000000"/>
          <w:sz w:val="22"/>
          <w:szCs w:val="22"/>
        </w:rPr>
        <w:t xml:space="preserve">про внесення змін до Договору оренди земельної ділянки укладеного з </w:t>
      </w:r>
      <w:r w:rsidRPr="00B37BB2">
        <w:rPr>
          <w:bCs/>
          <w:color w:val="000000"/>
          <w:sz w:val="22"/>
          <w:szCs w:val="22"/>
        </w:rPr>
        <w:t>ПСП «Переселенське-К»</w:t>
      </w:r>
      <w:r w:rsidRPr="00B37BB2">
        <w:rPr>
          <w:color w:val="000000"/>
          <w:sz w:val="22"/>
          <w:szCs w:val="22"/>
        </w:rPr>
        <w:t>.</w:t>
      </w:r>
    </w:p>
    <w:p w:rsidR="002B0702" w:rsidRPr="00B37BB2" w:rsidRDefault="002B0702" w:rsidP="004F5391">
      <w:pPr>
        <w:tabs>
          <w:tab w:val="left" w:pos="9540"/>
        </w:tabs>
        <w:ind w:firstLine="142"/>
        <w:jc w:val="both"/>
        <w:rPr>
          <w:bCs/>
          <w:color w:val="000000"/>
          <w:sz w:val="22"/>
          <w:szCs w:val="22"/>
        </w:rPr>
      </w:pPr>
    </w:p>
    <w:p w:rsidR="002B0702" w:rsidRPr="00B37BB2" w:rsidRDefault="002B0702" w:rsidP="00A609EA">
      <w:pPr>
        <w:jc w:val="both"/>
        <w:rPr>
          <w:color w:val="000000"/>
          <w:sz w:val="22"/>
          <w:szCs w:val="22"/>
        </w:rPr>
      </w:pPr>
      <w:r w:rsidRPr="00B37BB2">
        <w:rPr>
          <w:color w:val="000000"/>
          <w:sz w:val="22"/>
          <w:szCs w:val="22"/>
        </w:rPr>
        <w:t xml:space="preserve">         4.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2B0702" w:rsidRPr="00B37BB2" w:rsidRDefault="002B0702" w:rsidP="005D7159">
      <w:pPr>
        <w:ind w:firstLine="708"/>
        <w:jc w:val="both"/>
        <w:rPr>
          <w:b/>
          <w:color w:val="000000"/>
          <w:sz w:val="22"/>
          <w:szCs w:val="22"/>
        </w:rPr>
      </w:pPr>
    </w:p>
    <w:p w:rsidR="002B0702" w:rsidRDefault="002B0702" w:rsidP="00FA60E9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2B0702" w:rsidRPr="00F74259" w:rsidRDefault="002B0702" w:rsidP="00F74259">
      <w:pPr>
        <w:rPr>
          <w:b/>
          <w:sz w:val="22"/>
          <w:szCs w:val="22"/>
        </w:rPr>
      </w:pPr>
      <w:r w:rsidRPr="00F74259">
        <w:rPr>
          <w:b/>
          <w:sz w:val="22"/>
          <w:szCs w:val="22"/>
        </w:rPr>
        <w:tab/>
        <w:t xml:space="preserve">       </w:t>
      </w:r>
    </w:p>
    <w:p w:rsidR="002B0702" w:rsidRPr="00F74259" w:rsidRDefault="002B0702" w:rsidP="00F74259">
      <w:pPr>
        <w:tabs>
          <w:tab w:val="left" w:pos="9540"/>
        </w:tabs>
        <w:jc w:val="both"/>
        <w:rPr>
          <w:sz w:val="22"/>
          <w:szCs w:val="22"/>
        </w:rPr>
      </w:pPr>
    </w:p>
    <w:sectPr w:rsidR="002B0702" w:rsidRPr="00F74259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CA111A"/>
    <w:multiLevelType w:val="hybridMultilevel"/>
    <w:tmpl w:val="CF544656"/>
    <w:lvl w:ilvl="0" w:tplc="BCEA166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26DA"/>
    <w:rsid w:val="00020EF4"/>
    <w:rsid w:val="00021E03"/>
    <w:rsid w:val="000220C8"/>
    <w:rsid w:val="0002360F"/>
    <w:rsid w:val="00023813"/>
    <w:rsid w:val="000253E1"/>
    <w:rsid w:val="0002596A"/>
    <w:rsid w:val="00031196"/>
    <w:rsid w:val="00031CC2"/>
    <w:rsid w:val="00035DC5"/>
    <w:rsid w:val="00043A2E"/>
    <w:rsid w:val="00062BF1"/>
    <w:rsid w:val="0006368F"/>
    <w:rsid w:val="000712D2"/>
    <w:rsid w:val="000731FD"/>
    <w:rsid w:val="00073447"/>
    <w:rsid w:val="000764A0"/>
    <w:rsid w:val="000766F4"/>
    <w:rsid w:val="000776C9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74D8E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276B0"/>
    <w:rsid w:val="0023459B"/>
    <w:rsid w:val="002435C1"/>
    <w:rsid w:val="00244A14"/>
    <w:rsid w:val="002469C3"/>
    <w:rsid w:val="00252D61"/>
    <w:rsid w:val="00256E89"/>
    <w:rsid w:val="00265E87"/>
    <w:rsid w:val="0028306E"/>
    <w:rsid w:val="00295A67"/>
    <w:rsid w:val="002B0702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F32B4"/>
    <w:rsid w:val="002F7100"/>
    <w:rsid w:val="00303837"/>
    <w:rsid w:val="00305A96"/>
    <w:rsid w:val="003143E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5369E"/>
    <w:rsid w:val="0036004E"/>
    <w:rsid w:val="00361FDC"/>
    <w:rsid w:val="0036538B"/>
    <w:rsid w:val="00366BB2"/>
    <w:rsid w:val="00371E70"/>
    <w:rsid w:val="00372C10"/>
    <w:rsid w:val="00375344"/>
    <w:rsid w:val="00384ED0"/>
    <w:rsid w:val="00392F0B"/>
    <w:rsid w:val="003A7D03"/>
    <w:rsid w:val="003A7E63"/>
    <w:rsid w:val="003B7C9C"/>
    <w:rsid w:val="003C3F2B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31117"/>
    <w:rsid w:val="00435211"/>
    <w:rsid w:val="00441DE0"/>
    <w:rsid w:val="00442822"/>
    <w:rsid w:val="00443E9C"/>
    <w:rsid w:val="00457CCD"/>
    <w:rsid w:val="004617F9"/>
    <w:rsid w:val="004646DF"/>
    <w:rsid w:val="0046689E"/>
    <w:rsid w:val="00470325"/>
    <w:rsid w:val="00491DC5"/>
    <w:rsid w:val="004921B1"/>
    <w:rsid w:val="0049511F"/>
    <w:rsid w:val="00497363"/>
    <w:rsid w:val="004A2670"/>
    <w:rsid w:val="004B3696"/>
    <w:rsid w:val="004B5A25"/>
    <w:rsid w:val="004B6AD7"/>
    <w:rsid w:val="004C551D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4CDD"/>
    <w:rsid w:val="00655B7A"/>
    <w:rsid w:val="006837E1"/>
    <w:rsid w:val="00683801"/>
    <w:rsid w:val="0069128C"/>
    <w:rsid w:val="006915A6"/>
    <w:rsid w:val="00696B78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6F7983"/>
    <w:rsid w:val="00706B53"/>
    <w:rsid w:val="00713FDE"/>
    <w:rsid w:val="00716C62"/>
    <w:rsid w:val="007212A9"/>
    <w:rsid w:val="0072146F"/>
    <w:rsid w:val="00724D30"/>
    <w:rsid w:val="00727FFD"/>
    <w:rsid w:val="00732405"/>
    <w:rsid w:val="00732B1A"/>
    <w:rsid w:val="0074052B"/>
    <w:rsid w:val="00743585"/>
    <w:rsid w:val="0075408C"/>
    <w:rsid w:val="00757551"/>
    <w:rsid w:val="007611F6"/>
    <w:rsid w:val="00763180"/>
    <w:rsid w:val="0076544F"/>
    <w:rsid w:val="00775292"/>
    <w:rsid w:val="00777B0F"/>
    <w:rsid w:val="0078048C"/>
    <w:rsid w:val="00780A7C"/>
    <w:rsid w:val="0078214C"/>
    <w:rsid w:val="007824F7"/>
    <w:rsid w:val="00784F60"/>
    <w:rsid w:val="00794854"/>
    <w:rsid w:val="00794C85"/>
    <w:rsid w:val="007A3157"/>
    <w:rsid w:val="007B12BF"/>
    <w:rsid w:val="007B2EFF"/>
    <w:rsid w:val="007C0FC2"/>
    <w:rsid w:val="007C454F"/>
    <w:rsid w:val="007D00AA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341A1"/>
    <w:rsid w:val="00841A8F"/>
    <w:rsid w:val="00846E66"/>
    <w:rsid w:val="00850A03"/>
    <w:rsid w:val="008555CC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31FE"/>
    <w:rsid w:val="00935F88"/>
    <w:rsid w:val="0093606B"/>
    <w:rsid w:val="00942020"/>
    <w:rsid w:val="00942920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329A8"/>
    <w:rsid w:val="00A418F1"/>
    <w:rsid w:val="00A4678B"/>
    <w:rsid w:val="00A5386F"/>
    <w:rsid w:val="00A609EA"/>
    <w:rsid w:val="00A712B0"/>
    <w:rsid w:val="00A73536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D7B25"/>
    <w:rsid w:val="00AF73DF"/>
    <w:rsid w:val="00AF74A9"/>
    <w:rsid w:val="00B000E9"/>
    <w:rsid w:val="00B0250C"/>
    <w:rsid w:val="00B13998"/>
    <w:rsid w:val="00B1729D"/>
    <w:rsid w:val="00B20F69"/>
    <w:rsid w:val="00B219AE"/>
    <w:rsid w:val="00B32965"/>
    <w:rsid w:val="00B3531E"/>
    <w:rsid w:val="00B37040"/>
    <w:rsid w:val="00B37BB2"/>
    <w:rsid w:val="00B5405E"/>
    <w:rsid w:val="00B60643"/>
    <w:rsid w:val="00B61087"/>
    <w:rsid w:val="00B618A6"/>
    <w:rsid w:val="00B70D6E"/>
    <w:rsid w:val="00B72645"/>
    <w:rsid w:val="00B75B07"/>
    <w:rsid w:val="00B83E6D"/>
    <w:rsid w:val="00B91BC2"/>
    <w:rsid w:val="00B9277C"/>
    <w:rsid w:val="00B93A42"/>
    <w:rsid w:val="00BA0893"/>
    <w:rsid w:val="00BA29DD"/>
    <w:rsid w:val="00BA5957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2FC8"/>
    <w:rsid w:val="00C73C0E"/>
    <w:rsid w:val="00C8337D"/>
    <w:rsid w:val="00C83B62"/>
    <w:rsid w:val="00C8555A"/>
    <w:rsid w:val="00C85B6D"/>
    <w:rsid w:val="00C97C9C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C3EA1"/>
    <w:rsid w:val="00DC4BB0"/>
    <w:rsid w:val="00DD1A7C"/>
    <w:rsid w:val="00DE1CF2"/>
    <w:rsid w:val="00DF01A8"/>
    <w:rsid w:val="00DF6D42"/>
    <w:rsid w:val="00E11609"/>
    <w:rsid w:val="00E16B69"/>
    <w:rsid w:val="00E16FFB"/>
    <w:rsid w:val="00E22971"/>
    <w:rsid w:val="00E244EF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E3AB3"/>
    <w:rsid w:val="00EF7B63"/>
    <w:rsid w:val="00F03267"/>
    <w:rsid w:val="00F11D96"/>
    <w:rsid w:val="00F2308A"/>
    <w:rsid w:val="00F23F46"/>
    <w:rsid w:val="00F2724A"/>
    <w:rsid w:val="00F41DC4"/>
    <w:rsid w:val="00F4401B"/>
    <w:rsid w:val="00F51D12"/>
    <w:rsid w:val="00F5495E"/>
    <w:rsid w:val="00F62060"/>
    <w:rsid w:val="00F6427C"/>
    <w:rsid w:val="00F65DBF"/>
    <w:rsid w:val="00F65EE5"/>
    <w:rsid w:val="00F65F6C"/>
    <w:rsid w:val="00F74259"/>
    <w:rsid w:val="00F744BC"/>
    <w:rsid w:val="00F749DD"/>
    <w:rsid w:val="00F7624C"/>
    <w:rsid w:val="00F76F5A"/>
    <w:rsid w:val="00F808B9"/>
    <w:rsid w:val="00F92F17"/>
    <w:rsid w:val="00F9570E"/>
    <w:rsid w:val="00FA60E9"/>
    <w:rsid w:val="00FA63A8"/>
    <w:rsid w:val="00FB1E3E"/>
    <w:rsid w:val="00FB31ED"/>
    <w:rsid w:val="00FB6E26"/>
    <w:rsid w:val="00FC3B25"/>
    <w:rsid w:val="00FC6859"/>
    <w:rsid w:val="00FD66CB"/>
    <w:rsid w:val="00FD7017"/>
    <w:rsid w:val="00FE713D"/>
    <w:rsid w:val="00FF4A7D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DefaultParagraphFont"/>
    <w:uiPriority w:val="99"/>
    <w:rsid w:val="004A267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23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1206</TotalTime>
  <Pages>2</Pages>
  <Words>1089</Words>
  <Characters>6209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60</cp:revision>
  <cp:lastPrinted>2024-03-25T08:08:00Z</cp:lastPrinted>
  <dcterms:created xsi:type="dcterms:W3CDTF">2021-11-19T06:18:00Z</dcterms:created>
  <dcterms:modified xsi:type="dcterms:W3CDTF">2024-03-26T13:28:00Z</dcterms:modified>
</cp:coreProperties>
</file>